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AD3C5" w14:textId="77777777" w:rsidR="006F69ED" w:rsidRDefault="006F69ED" w:rsidP="006F69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Henry JONSON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DICONSON)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(fl.1440)</w:t>
      </w:r>
    </w:p>
    <w:p w14:paraId="16DAF1F4" w14:textId="77777777" w:rsidR="006F69ED" w:rsidRDefault="006F69ED" w:rsidP="006F69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Thorp by Wainfleet, Lincolnshire. Husbandman.</w:t>
      </w:r>
    </w:p>
    <w:p w14:paraId="6880D8C2" w14:textId="77777777" w:rsidR="006F69ED" w:rsidRDefault="006F69ED" w:rsidP="006F69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087061" w14:textId="77777777" w:rsidR="006F69ED" w:rsidRDefault="006F69ED" w:rsidP="006F69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CC1448" w14:textId="77777777" w:rsidR="006F69ED" w:rsidRDefault="006F69ED" w:rsidP="006F69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1832B5DF" w14:textId="77777777" w:rsidR="006F69ED" w:rsidRDefault="006F69ED" w:rsidP="006F69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C77E9D3" w14:textId="77777777" w:rsidR="006F69ED" w:rsidRDefault="006F69ED" w:rsidP="006F69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523E3C" w14:textId="77777777" w:rsidR="006F69ED" w:rsidRDefault="006F69ED" w:rsidP="006F69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2A63EF" w14:textId="77777777" w:rsidR="006F69ED" w:rsidRDefault="006F69ED" w:rsidP="006F69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February 2022</w:t>
      </w:r>
    </w:p>
    <w:p w14:paraId="57CF335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6333A" w14:textId="77777777" w:rsidR="006F69ED" w:rsidRDefault="006F69ED" w:rsidP="009139A6">
      <w:r>
        <w:separator/>
      </w:r>
    </w:p>
  </w:endnote>
  <w:endnote w:type="continuationSeparator" w:id="0">
    <w:p w14:paraId="145583D1" w14:textId="77777777" w:rsidR="006F69ED" w:rsidRDefault="006F69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270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20D6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CB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108AA" w14:textId="77777777" w:rsidR="006F69ED" w:rsidRDefault="006F69ED" w:rsidP="009139A6">
      <w:r>
        <w:separator/>
      </w:r>
    </w:p>
  </w:footnote>
  <w:footnote w:type="continuationSeparator" w:id="0">
    <w:p w14:paraId="21137F12" w14:textId="77777777" w:rsidR="006F69ED" w:rsidRDefault="006F69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177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170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22C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9ED"/>
    <w:rsid w:val="000666E0"/>
    <w:rsid w:val="002510B7"/>
    <w:rsid w:val="005C130B"/>
    <w:rsid w:val="006F69E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DDB43"/>
  <w15:chartTrackingRefBased/>
  <w15:docId w15:val="{D1EAF099-A57B-410E-9156-05B73CD9F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6F69E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2022-03-04T20:23:00Z</dcterms:created>
  <dcterms:modified xsi:type="dcterms:W3CDTF">2022-03-04T20:24:00Z</dcterms:modified>
</cp:coreProperties>
</file>